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1F892" w14:textId="67C16822" w:rsidR="00014451" w:rsidRDefault="00014451" w:rsidP="00014451">
      <w:pPr>
        <w:pStyle w:val="NoSpacing"/>
      </w:pPr>
      <w:r>
        <w:rPr>
          <w:u w:val="single"/>
        </w:rPr>
        <w:t>Thomas ap GRIFFYTH</w:t>
      </w:r>
      <w:r>
        <w:t xml:space="preserve">         </w:t>
      </w:r>
      <w:r>
        <w:t>(</w:t>
      </w:r>
      <w:r>
        <w:t>fl.1486</w:t>
      </w:r>
      <w:r>
        <w:t>)</w:t>
      </w:r>
    </w:p>
    <w:p w14:paraId="2BE9B223" w14:textId="77777777" w:rsidR="00014451" w:rsidRDefault="00014451" w:rsidP="00014451">
      <w:pPr>
        <w:pStyle w:val="NoSpacing"/>
      </w:pPr>
      <w:r>
        <w:t xml:space="preserve">Rector of </w:t>
      </w:r>
      <w:proofErr w:type="spellStart"/>
      <w:r>
        <w:t>St.Faith’s</w:t>
      </w:r>
      <w:proofErr w:type="spellEnd"/>
      <w:r>
        <w:t xml:space="preserve"> Church, </w:t>
      </w:r>
      <w:proofErr w:type="spellStart"/>
      <w:r>
        <w:t>Dorstone</w:t>
      </w:r>
      <w:proofErr w:type="spellEnd"/>
      <w:r>
        <w:t>, Herefordshire.</w:t>
      </w:r>
    </w:p>
    <w:p w14:paraId="3F63ABED" w14:textId="77777777" w:rsidR="00014451" w:rsidRDefault="00014451" w:rsidP="00014451">
      <w:pPr>
        <w:pStyle w:val="NoSpacing"/>
      </w:pPr>
    </w:p>
    <w:p w14:paraId="6DC77A50" w14:textId="77777777" w:rsidR="00014451" w:rsidRDefault="00014451" w:rsidP="00014451">
      <w:pPr>
        <w:pStyle w:val="NoSpacing"/>
      </w:pPr>
    </w:p>
    <w:p w14:paraId="18AC3963" w14:textId="436D58AE" w:rsidR="00014451" w:rsidRDefault="00014451" w:rsidP="00014451">
      <w:pPr>
        <w:pStyle w:val="NoSpacing"/>
      </w:pPr>
      <w:r>
        <w:t>1</w:t>
      </w:r>
      <w:r>
        <w:t>0 Jan.1486</w:t>
      </w:r>
      <w:bookmarkStart w:id="0" w:name="_GoBack"/>
      <w:bookmarkEnd w:id="0"/>
      <w:r>
        <w:tab/>
        <w:t>He became Rector.</w:t>
      </w:r>
    </w:p>
    <w:p w14:paraId="22225B37" w14:textId="77777777" w:rsidR="00014451" w:rsidRDefault="00014451" w:rsidP="00014451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http://www.genuki.org.uk/big/eng/HEF/Dorstone/Incumbents.html</w:t>
        </w:r>
      </w:hyperlink>
      <w:r>
        <w:t>)</w:t>
      </w:r>
    </w:p>
    <w:p w14:paraId="1B121510" w14:textId="77777777" w:rsidR="00014451" w:rsidRDefault="00014451" w:rsidP="00014451">
      <w:pPr>
        <w:pStyle w:val="NoSpacing"/>
      </w:pPr>
    </w:p>
    <w:p w14:paraId="1FBED69D" w14:textId="77777777" w:rsidR="00014451" w:rsidRDefault="00014451" w:rsidP="00014451">
      <w:pPr>
        <w:pStyle w:val="NoSpacing"/>
      </w:pPr>
    </w:p>
    <w:p w14:paraId="773C09AB" w14:textId="77777777" w:rsidR="00014451" w:rsidRDefault="00014451" w:rsidP="00014451">
      <w:pPr>
        <w:pStyle w:val="NoSpacing"/>
      </w:pPr>
      <w:r>
        <w:t>11 February 2020</w:t>
      </w:r>
    </w:p>
    <w:p w14:paraId="1954055F" w14:textId="554BCDA5" w:rsidR="006B2F86" w:rsidRPr="00014451" w:rsidRDefault="00014451" w:rsidP="00E71FC3">
      <w:pPr>
        <w:pStyle w:val="NoSpacing"/>
      </w:pPr>
    </w:p>
    <w:sectPr w:rsidR="006B2F86" w:rsidRPr="0001445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AD7B9" w14:textId="77777777" w:rsidR="00014451" w:rsidRDefault="00014451" w:rsidP="00E71FC3">
      <w:pPr>
        <w:spacing w:after="0" w:line="240" w:lineRule="auto"/>
      </w:pPr>
      <w:r>
        <w:separator/>
      </w:r>
    </w:p>
  </w:endnote>
  <w:endnote w:type="continuationSeparator" w:id="0">
    <w:p w14:paraId="6181EACA" w14:textId="77777777" w:rsidR="00014451" w:rsidRDefault="000144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0DE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1AF13" w14:textId="77777777" w:rsidR="00014451" w:rsidRDefault="00014451" w:rsidP="00E71FC3">
      <w:pPr>
        <w:spacing w:after="0" w:line="240" w:lineRule="auto"/>
      </w:pPr>
      <w:r>
        <w:separator/>
      </w:r>
    </w:p>
  </w:footnote>
  <w:footnote w:type="continuationSeparator" w:id="0">
    <w:p w14:paraId="5A28D1DE" w14:textId="77777777" w:rsidR="00014451" w:rsidRDefault="000144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451"/>
    <w:rsid w:val="0001445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08FC2"/>
  <w15:chartTrackingRefBased/>
  <w15:docId w15:val="{A66AB2A1-0294-4090-81D1-ADE87D3AA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0144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HEF/Dorstone/Incumbent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2020-02-11T10:22:00Z</dcterms:created>
  <dcterms:modified xsi:type="dcterms:W3CDTF">2020-02-11T10:26:00Z</dcterms:modified>
</cp:coreProperties>
</file>